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C0812" w14:textId="6ADE3C72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</w:t>
      </w:r>
      <w:r w:rsidR="009017D5">
        <w:rPr>
          <w:rFonts w:eastAsia="맑은 고딕" w:cs="Arial"/>
          <w:b/>
          <w:noProof/>
          <w:color w:val="000000"/>
          <w:sz w:val="24"/>
          <w:lang w:eastAsia="ko-KR"/>
        </w:rPr>
        <w:t>20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</w:t>
      </w:r>
      <w:r w:rsidR="00CA385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F256CF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3436</w:t>
      </w:r>
    </w:p>
    <w:p w14:paraId="603E6637" w14:textId="65511022" w:rsidR="008C24F3" w:rsidRPr="00CB2509" w:rsidRDefault="009017D5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9017D5">
        <w:rPr>
          <w:b/>
          <w:noProof/>
          <w:sz w:val="24"/>
        </w:rPr>
        <w:t xml:space="preserve">Incheon, Korea, May </w:t>
      </w:r>
      <w:r w:rsidR="00F256CF" w:rsidRPr="009017D5">
        <w:rPr>
          <w:b/>
          <w:noProof/>
          <w:sz w:val="24"/>
        </w:rPr>
        <w:t>22</w:t>
      </w:r>
      <w:r w:rsidR="00F256CF">
        <w:rPr>
          <w:b/>
          <w:noProof/>
          <w:sz w:val="24"/>
        </w:rPr>
        <w:t>nd</w:t>
      </w:r>
      <w:r w:rsidR="00F256CF" w:rsidRPr="009017D5">
        <w:rPr>
          <w:b/>
          <w:noProof/>
          <w:sz w:val="24"/>
        </w:rPr>
        <w:t xml:space="preserve"> </w:t>
      </w:r>
      <w:r w:rsidRPr="009017D5">
        <w:rPr>
          <w:b/>
          <w:noProof/>
          <w:sz w:val="24"/>
        </w:rPr>
        <w:t>– 26th, 2023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4B6E6168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3823C1">
        <w:rPr>
          <w:rFonts w:ascii="Arial" w:hAnsi="Arial" w:cs="Arial"/>
          <w:b/>
          <w:noProof/>
          <w:sz w:val="24"/>
          <w:szCs w:val="28"/>
          <w:lang w:val="en-US"/>
        </w:rPr>
        <w:t>20</w:t>
      </w:r>
      <w:r w:rsidR="00377CBB" w:rsidRPr="00B11946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3823C1">
        <w:rPr>
          <w:rFonts w:ascii="Arial" w:hAnsi="Arial" w:cs="Arial"/>
          <w:b/>
          <w:noProof/>
          <w:sz w:val="24"/>
          <w:szCs w:val="28"/>
          <w:lang w:val="en-US"/>
        </w:rPr>
        <w:t>2</w:t>
      </w:r>
    </w:p>
    <w:p w14:paraId="44055826" w14:textId="4D268D7D" w:rsidR="008C24F3" w:rsidRPr="005572B4" w:rsidRDefault="00B11946" w:rsidP="00B11946">
      <w:pPr>
        <w:spacing w:after="60" w:line="288" w:lineRule="auto"/>
        <w:jc w:val="both"/>
        <w:rPr>
          <w:rFonts w:ascii="Arial" w:eastAsia="SimSun" w:hAnsi="Arial" w:cs="Arial"/>
          <w:b/>
          <w:noProof/>
          <w:sz w:val="24"/>
          <w:szCs w:val="28"/>
          <w:lang w:val="en-US" w:eastAsia="zh-CN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LG Electronics</w:t>
      </w:r>
      <w:r w:rsidR="00BD67E6">
        <w:rPr>
          <w:rFonts w:ascii="Arial" w:hAnsi="Arial" w:cs="Arial"/>
          <w:b/>
          <w:noProof/>
          <w:sz w:val="24"/>
          <w:szCs w:val="28"/>
          <w:lang w:val="en-US"/>
        </w:rPr>
        <w:t>, Nokia, Nokia Shanghai Bell</w:t>
      </w:r>
      <w:r w:rsidR="0016144D">
        <w:rPr>
          <w:rFonts w:ascii="Arial" w:hAnsi="Arial" w:cs="Arial"/>
          <w:b/>
          <w:noProof/>
          <w:sz w:val="24"/>
          <w:szCs w:val="28"/>
          <w:lang w:val="en-US"/>
        </w:rPr>
        <w:t>, ZTE</w:t>
      </w:r>
      <w:r w:rsidR="005572B4">
        <w:rPr>
          <w:rFonts w:ascii="Arial" w:eastAsia="SimSun" w:hAnsi="Arial" w:cs="Arial" w:hint="eastAsia"/>
          <w:b/>
          <w:noProof/>
          <w:sz w:val="24"/>
          <w:szCs w:val="28"/>
          <w:lang w:val="en-US" w:eastAsia="zh-CN"/>
        </w:rPr>
        <w:t>, CA</w:t>
      </w:r>
      <w:bookmarkStart w:id="0" w:name="_GoBack"/>
      <w:bookmarkEnd w:id="0"/>
      <w:r w:rsidR="005572B4">
        <w:rPr>
          <w:rFonts w:ascii="Arial" w:eastAsia="SimSun" w:hAnsi="Arial" w:cs="Arial" w:hint="eastAsia"/>
          <w:b/>
          <w:noProof/>
          <w:sz w:val="24"/>
          <w:szCs w:val="28"/>
          <w:lang w:val="en-US" w:eastAsia="zh-CN"/>
        </w:rPr>
        <w:t>TT</w:t>
      </w:r>
    </w:p>
    <w:p w14:paraId="5B136B63" w14:textId="4591B327" w:rsidR="00641706" w:rsidRPr="003823C1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highlight w:val="yellow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(TP </w:t>
      </w:r>
      <w:r w:rsidR="001B2536">
        <w:rPr>
          <w:rFonts w:ascii="Arial" w:hAnsi="Arial" w:cs="Arial"/>
          <w:b/>
          <w:noProof/>
          <w:sz w:val="24"/>
          <w:szCs w:val="28"/>
          <w:lang w:val="en-US"/>
        </w:rPr>
        <w:t xml:space="preserve">for MT-SDT BLCR </w:t>
      </w:r>
      <w:r w:rsidR="003E476C">
        <w:rPr>
          <w:rFonts w:ascii="Arial" w:hAnsi="Arial" w:cs="Arial"/>
          <w:b/>
          <w:noProof/>
          <w:sz w:val="24"/>
          <w:szCs w:val="28"/>
          <w:lang w:val="en-US"/>
        </w:rPr>
        <w:t>to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 TS 3</w:t>
      </w:r>
      <w:r w:rsidR="009017D5">
        <w:rPr>
          <w:rFonts w:ascii="Arial" w:hAnsi="Arial" w:cs="Arial"/>
          <w:b/>
          <w:noProof/>
          <w:sz w:val="24"/>
          <w:szCs w:val="28"/>
          <w:lang w:val="en-US"/>
        </w:rPr>
        <w:t>7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F9256F" w:rsidRPr="00F9256F">
        <w:rPr>
          <w:rFonts w:ascii="Arial" w:hAnsi="Arial" w:cs="Arial"/>
          <w:b/>
          <w:noProof/>
          <w:sz w:val="24"/>
          <w:szCs w:val="28"/>
          <w:lang w:val="en-US"/>
        </w:rPr>
        <w:t>4</w:t>
      </w:r>
      <w:r w:rsidR="009017D5">
        <w:rPr>
          <w:rFonts w:ascii="Arial" w:hAnsi="Arial" w:cs="Arial"/>
          <w:b/>
          <w:noProof/>
          <w:sz w:val="24"/>
          <w:szCs w:val="28"/>
          <w:lang w:val="en-US"/>
        </w:rPr>
        <w:t>80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) </w:t>
      </w:r>
      <w:r w:rsidR="009017D5" w:rsidRPr="009017D5">
        <w:rPr>
          <w:rFonts w:ascii="Arial" w:hAnsi="Arial" w:cs="Arial"/>
          <w:b/>
          <w:noProof/>
          <w:sz w:val="24"/>
          <w:szCs w:val="28"/>
          <w:lang w:val="en-US"/>
        </w:rPr>
        <w:t>Introduction of MT-SDT</w:t>
      </w:r>
    </w:p>
    <w:p w14:paraId="6EDB8772" w14:textId="71E4E6FA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9017D5">
        <w:rPr>
          <w:rFonts w:ascii="Arial" w:hAnsi="Arial" w:cs="Arial"/>
          <w:b/>
          <w:noProof/>
          <w:sz w:val="24"/>
          <w:szCs w:val="28"/>
          <w:lang w:val="en-US"/>
        </w:rPr>
        <w:t>Agree</w:t>
      </w:r>
      <w:r w:rsidR="00F256CF">
        <w:rPr>
          <w:rFonts w:ascii="Arial" w:hAnsi="Arial" w:cs="Arial"/>
          <w:b/>
          <w:noProof/>
          <w:sz w:val="24"/>
          <w:szCs w:val="28"/>
          <w:lang w:val="en-US"/>
        </w:rPr>
        <w:t>ment</w:t>
      </w:r>
    </w:p>
    <w:p w14:paraId="53E6FDE5" w14:textId="77777777" w:rsidR="008C24F3" w:rsidRPr="00703707" w:rsidRDefault="008C24F3" w:rsidP="008C24F3">
      <w:pPr>
        <w:pStyle w:val="10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183819F4" w14:textId="046713B3" w:rsidR="00F9256F" w:rsidRDefault="001B2536" w:rsidP="00F9256F">
      <w:pPr>
        <w:spacing w:after="60"/>
        <w:jc w:val="both"/>
        <w:rPr>
          <w:rFonts w:eastAsia="맑은 고딕"/>
          <w:lang w:eastAsia="ko-KR"/>
        </w:rPr>
      </w:pPr>
      <w:r>
        <w:rPr>
          <w:rFonts w:eastAsia="SimSun"/>
          <w:lang w:eastAsia="zh-CN"/>
        </w:rPr>
        <w:t>This document contains the TP f</w:t>
      </w:r>
      <w:r w:rsidRPr="00F82158">
        <w:rPr>
          <w:rFonts w:eastAsia="SimSun"/>
          <w:lang w:eastAsia="zh-CN"/>
        </w:rPr>
        <w:t xml:space="preserve">or </w:t>
      </w:r>
      <w:r>
        <w:rPr>
          <w:rFonts w:eastAsia="SimSun"/>
          <w:lang w:eastAsia="zh-CN"/>
        </w:rPr>
        <w:t>MT-SDT</w:t>
      </w:r>
      <w:r w:rsidRPr="00F82158">
        <w:rPr>
          <w:rFonts w:eastAsia="SimSun"/>
          <w:lang w:eastAsia="zh-CN"/>
        </w:rPr>
        <w:t xml:space="preserve"> BLCR for TS 3</w:t>
      </w:r>
      <w:r w:rsidR="009017D5">
        <w:rPr>
          <w:rFonts w:eastAsia="SimSun"/>
          <w:lang w:eastAsia="zh-CN"/>
        </w:rPr>
        <w:t>7</w:t>
      </w:r>
      <w:r w:rsidRPr="00F82158">
        <w:rPr>
          <w:rFonts w:eastAsia="SimSun"/>
          <w:lang w:eastAsia="zh-CN"/>
        </w:rPr>
        <w:t>.4</w:t>
      </w:r>
      <w:r w:rsidR="009017D5">
        <w:rPr>
          <w:rFonts w:eastAsia="SimSun"/>
          <w:lang w:eastAsia="zh-CN"/>
        </w:rPr>
        <w:t>80</w:t>
      </w:r>
      <w:r w:rsidR="00F9256F" w:rsidRPr="00766BBE">
        <w:rPr>
          <w:rFonts w:eastAsia="맑은 고딕"/>
          <w:lang w:eastAsia="ko-KR"/>
        </w:rPr>
        <w:t>.</w:t>
      </w:r>
    </w:p>
    <w:p w14:paraId="51BE5A93" w14:textId="77777777" w:rsidR="00664B66" w:rsidRPr="00E6151D" w:rsidRDefault="00664B66" w:rsidP="00664B6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0EA5A348" w14:textId="418DA894" w:rsidR="00664B66" w:rsidRPr="009A7C87" w:rsidRDefault="001B2536" w:rsidP="00664B66">
      <w:pPr>
        <w:pStyle w:val="10"/>
        <w:ind w:left="432" w:hanging="43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2. </w:t>
      </w:r>
      <w:r w:rsidR="00664B66">
        <w:rPr>
          <w:rFonts w:eastAsia="맑은 고딕"/>
          <w:lang w:eastAsia="ko-KR"/>
        </w:rPr>
        <w:t xml:space="preserve">TP for </w:t>
      </w:r>
      <w:r w:rsidR="00664B66" w:rsidRPr="00A452DC">
        <w:rPr>
          <w:rFonts w:eastAsia="맑은 고딕"/>
          <w:lang w:eastAsia="ko-KR"/>
        </w:rPr>
        <w:t>T</w:t>
      </w:r>
      <w:r w:rsidR="009017D5">
        <w:rPr>
          <w:rFonts w:eastAsia="맑은 고딕"/>
          <w:lang w:eastAsia="ko-KR"/>
        </w:rPr>
        <w:t>S 37</w:t>
      </w:r>
      <w:r w:rsidR="00664B66">
        <w:rPr>
          <w:rFonts w:eastAsia="맑은 고딕"/>
          <w:lang w:eastAsia="ko-KR"/>
        </w:rPr>
        <w:t>.4</w:t>
      </w:r>
      <w:r w:rsidR="009017D5">
        <w:rPr>
          <w:rFonts w:eastAsia="맑은 고딕"/>
          <w:lang w:eastAsia="ko-KR"/>
        </w:rPr>
        <w:t>80</w:t>
      </w:r>
    </w:p>
    <w:p w14:paraId="53A87328" w14:textId="77777777" w:rsidR="00664B66" w:rsidRDefault="00664B66" w:rsidP="00664B66">
      <w:pPr>
        <w:jc w:val="both"/>
        <w:rPr>
          <w:lang w:eastAsia="zh-CN"/>
        </w:rPr>
      </w:pPr>
    </w:p>
    <w:p w14:paraId="00569735" w14:textId="450610E9" w:rsidR="00664B66" w:rsidRDefault="00664B66" w:rsidP="00664B6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</w:t>
      </w:r>
      <w:r w:rsidR="00EF49D9">
        <w:rPr>
          <w:b/>
          <w:i/>
          <w:color w:val="0000FF"/>
          <w:sz w:val="28"/>
          <w:highlight w:val="yellow"/>
          <w:lang w:eastAsia="zh-CN"/>
        </w:rPr>
        <w:t xml:space="preserve">the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2873089" w14:textId="77777777" w:rsidR="00664B66" w:rsidRDefault="00664B66" w:rsidP="00105CA6">
      <w:pPr>
        <w:jc w:val="both"/>
        <w:rPr>
          <w:rFonts w:eastAsia="SimSun"/>
          <w:lang w:eastAsia="zh-CN"/>
        </w:rPr>
      </w:pPr>
    </w:p>
    <w:p w14:paraId="61C15068" w14:textId="77777777" w:rsidR="009017D5" w:rsidRPr="00DB1371" w:rsidRDefault="009017D5" w:rsidP="009017D5">
      <w:pPr>
        <w:pStyle w:val="3"/>
        <w:rPr>
          <w:lang w:eastAsia="ja-JP"/>
        </w:rPr>
      </w:pPr>
      <w:bookmarkStart w:id="1" w:name="_Toc13759429"/>
      <w:bookmarkStart w:id="2" w:name="_Toc29461981"/>
      <w:bookmarkStart w:id="3" w:name="_Toc45888052"/>
      <w:bookmarkStart w:id="4" w:name="_Toc88654241"/>
      <w:bookmarkStart w:id="5" w:name="_Toc105701964"/>
      <w:r w:rsidRPr="00DB1371">
        <w:t>5.1.2</w:t>
      </w:r>
      <w:r w:rsidRPr="00DB1371">
        <w:tab/>
        <w:t>E1 bearer context management function</w:t>
      </w:r>
      <w:bookmarkEnd w:id="1"/>
      <w:bookmarkEnd w:id="2"/>
      <w:bookmarkEnd w:id="3"/>
      <w:bookmarkEnd w:id="4"/>
      <w:bookmarkEnd w:id="5"/>
    </w:p>
    <w:p w14:paraId="50369D97" w14:textId="77777777" w:rsidR="009017D5" w:rsidRPr="00DB1371" w:rsidRDefault="009017D5" w:rsidP="009017D5">
      <w:r w:rsidRPr="00DB1371">
        <w:t>The establishment of the E1 bearer context is initiated by the gNB-CU-CP and accepted or rejected by the gNB-CU-UP based on admission control criteria (e.g., resource not available).</w:t>
      </w:r>
    </w:p>
    <w:p w14:paraId="5A4894B4" w14:textId="77777777" w:rsidR="009017D5" w:rsidRPr="00DB1371" w:rsidRDefault="009017D5" w:rsidP="009017D5">
      <w:r w:rsidRPr="00DB1371">
        <w:t xml:space="preserve">The modification of the E1 bearer context can be initiated by either gNB-CU-CP or gNB-CU-UP. The receiving node can accept or </w:t>
      </w:r>
      <w:r>
        <w:t>indicate failure to carry out</w:t>
      </w:r>
      <w:r w:rsidRPr="00DB1371">
        <w:t xml:space="preserve"> the modification</w:t>
      </w:r>
      <w:r>
        <w:t xml:space="preserve"> request</w:t>
      </w:r>
      <w:r w:rsidRPr="00DB1371">
        <w:t xml:space="preserve">. The E1 bearer context management function also supports the release of the bearer context previously established in the gNB-CU-UP. The release of the bearer context is triggered by the gNB-CU-CP either directly or following a request received from the gNB-CU-UP. </w:t>
      </w:r>
    </w:p>
    <w:p w14:paraId="2D7D97FB" w14:textId="77777777" w:rsidR="009017D5" w:rsidRPr="00DB1371" w:rsidRDefault="009017D5" w:rsidP="009017D5">
      <w:r w:rsidRPr="00DB1371">
        <w:t xml:space="preserve">This function is used to setup and modify the QoS-flow to DRB mapping configuration. The gNB-CU-CP decides flow-to-DRB mapping and provides the generated SDAP and PDCP configuration to the gNB-CU-UP. The gNB-CU-CP also decides the Reflective QoS flow to DRB mapping. </w:t>
      </w:r>
      <w:r>
        <w:t xml:space="preserve">The function is also used to send to the gNB-CU-UP the alternative QoS Parameters Sets when available for a QoS flow. </w:t>
      </w:r>
      <w:r w:rsidRPr="00DB1371">
        <w:t>For each PDU Session Resource to be setup or modified, the S-NSSAI, shall be provided in the E1 bearer context setup procedure and may be provided in the E1 bearer context modification procedure by gNB-CU-CP to the gNB-CU-UP.</w:t>
      </w:r>
    </w:p>
    <w:p w14:paraId="463C42D0" w14:textId="77777777" w:rsidR="009017D5" w:rsidRDefault="009017D5" w:rsidP="009017D5">
      <w:r w:rsidRPr="00DB1371">
        <w:t xml:space="preserve">This function is </w:t>
      </w:r>
      <w:r>
        <w:t xml:space="preserve">also </w:t>
      </w:r>
      <w:r w:rsidRPr="00DB1371">
        <w:t xml:space="preserve">used to setup and modify the </w:t>
      </w:r>
      <w:r>
        <w:t>EPS bearer/E-RAB</w:t>
      </w:r>
      <w:r w:rsidRPr="00DB1371">
        <w:t xml:space="preserve"> to DRB mapping configuration</w:t>
      </w:r>
      <w:r>
        <w:t xml:space="preserve"> for the case of eNB-CP and eNB-UP separation</w:t>
      </w:r>
      <w:r w:rsidRPr="00DB1371">
        <w:t xml:space="preserve">. The </w:t>
      </w:r>
      <w:r>
        <w:t>e</w:t>
      </w:r>
      <w:r w:rsidRPr="00DB1371">
        <w:t xml:space="preserve">NB-CP decides </w:t>
      </w:r>
      <w:r>
        <w:t>EPS bearer/E-RAB</w:t>
      </w:r>
      <w:r w:rsidRPr="00DB1371">
        <w:t xml:space="preserve">-to-DRB mapping and provides the </w:t>
      </w:r>
      <w:r>
        <w:t xml:space="preserve">E-UTRAN/NR </w:t>
      </w:r>
      <w:r w:rsidRPr="00DB1371">
        <w:t xml:space="preserve">PDCP configuration to the </w:t>
      </w:r>
      <w:r>
        <w:t>e</w:t>
      </w:r>
      <w:r w:rsidRPr="00DB1371">
        <w:t>NB-UP.</w:t>
      </w:r>
    </w:p>
    <w:p w14:paraId="10DBFC1C" w14:textId="77777777" w:rsidR="009017D5" w:rsidRDefault="009017D5" w:rsidP="009017D5">
      <w:ins w:id="6" w:author="Seokjung_LGE" w:date="2023-05-24T14:47:00Z">
        <w:r w:rsidRPr="00BC6502">
          <w:t>This function is also used for the gNB-CU-UP to report the MT-SDT data size to the gNB-CU-CP.</w:t>
        </w:r>
      </w:ins>
    </w:p>
    <w:p w14:paraId="626369C7" w14:textId="77777777" w:rsidR="009017D5" w:rsidRPr="00DB1371" w:rsidRDefault="009017D5" w:rsidP="009017D5">
      <w:r w:rsidRPr="00DB1371">
        <w:t>This function is used for the gNB-CU-CP to send the security information to the gNB-CU-UP.</w:t>
      </w:r>
    </w:p>
    <w:p w14:paraId="1ADDEC8F" w14:textId="77777777" w:rsidR="009017D5" w:rsidRDefault="009017D5" w:rsidP="009017D5">
      <w:r>
        <w:t xml:space="preserve">This function is used </w:t>
      </w:r>
      <w:r w:rsidRPr="00FE1C54">
        <w:t xml:space="preserve">for the gNB-CU-CP to send </w:t>
      </w:r>
      <w:r>
        <w:t xml:space="preserve">to the </w:t>
      </w:r>
      <w:r w:rsidRPr="00FE1C54">
        <w:t>gNB-CU</w:t>
      </w:r>
      <w:r>
        <w:t>-UP transport layer information to be used for data forwarding e.g., during handovers.</w:t>
      </w:r>
    </w:p>
    <w:p w14:paraId="4EC8E7B1" w14:textId="77777777" w:rsidR="009017D5" w:rsidRDefault="009017D5" w:rsidP="009017D5">
      <w:r w:rsidRPr="0014690A">
        <w:t xml:space="preserve">This function is used for the gNB-CU-CP to send the </w:t>
      </w:r>
      <w:r>
        <w:t>parameters for header compression for certain traffic types e.g., IP, Ethernet</w:t>
      </w:r>
      <w:r w:rsidRPr="0014690A">
        <w:t xml:space="preserve"> to the gNB-CU-UP.</w:t>
      </w:r>
    </w:p>
    <w:p w14:paraId="0C6D3E8E" w14:textId="77777777" w:rsidR="009017D5" w:rsidRPr="003D2603" w:rsidRDefault="009017D5" w:rsidP="009017D5">
      <w:r>
        <w:rPr>
          <w:rFonts w:hint="eastAsia"/>
        </w:rPr>
        <w:t>This function is used for the gNB-CU-CP to send the uplink data compression parameters to the gNB-CU-UP for certain data radio bearer(s).</w:t>
      </w:r>
    </w:p>
    <w:p w14:paraId="56058B7A" w14:textId="77777777" w:rsidR="009017D5" w:rsidRPr="00DB1371" w:rsidRDefault="009017D5" w:rsidP="009017D5">
      <w:r w:rsidRPr="00DB1371">
        <w:lastRenderedPageBreak/>
        <w:t>This function is used for the gNB-CU-UP to notify the event of DL data arrival detection to the gNB-CU-CP. With this function, the gNB-CU-UP requests gNB-CU-CP to trigger paging procedure over F1 or Xn to support RRC Inactive state.</w:t>
      </w:r>
      <w:r w:rsidRPr="00A97F0F">
        <w:t xml:space="preserve"> </w:t>
      </w:r>
      <w:r>
        <w:t xml:space="preserve">RRC Inactive state is not supported when this function is used </w:t>
      </w:r>
      <w:r w:rsidRPr="00C85D7F">
        <w:t>between an eNB-CP and an eNB-UP</w:t>
      </w:r>
      <w:r>
        <w:t>.</w:t>
      </w:r>
      <w:r w:rsidRPr="00DB1371">
        <w:t xml:space="preserve"> </w:t>
      </w:r>
    </w:p>
    <w:p w14:paraId="2DC4A282" w14:textId="77777777" w:rsidR="009017D5" w:rsidRPr="00DB1371" w:rsidRDefault="009017D5" w:rsidP="009017D5">
      <w:r w:rsidRPr="00DB1371">
        <w:t xml:space="preserve">This function is used for the gNB-CU-UP to notify the gNB-CU-CP that </w:t>
      </w:r>
      <w:r w:rsidRPr="00124D00">
        <w:rPr>
          <w:lang w:eastAsia="zh-CN"/>
        </w:rPr>
        <w:t xml:space="preserve">a DL packet including a QFI value not configured by the gNB-CU-CP or </w:t>
      </w:r>
      <w:r w:rsidRPr="00DB1371">
        <w:t xml:space="preserve">an UL packet including a QFI value in the SDAP header </w:t>
      </w:r>
      <w:r w:rsidRPr="00124D00">
        <w:t>of the default DRB</w:t>
      </w:r>
      <w:r w:rsidRPr="00CC049B">
        <w:t xml:space="preserve"> </w:t>
      </w:r>
      <w:r w:rsidRPr="00DB1371">
        <w:t xml:space="preserve">not configured by the </w:t>
      </w:r>
      <w:r w:rsidRPr="0096498E">
        <w:t>gNB-CU-CP</w:t>
      </w:r>
      <w:r w:rsidRPr="00DB1371">
        <w:t> is received for the first time. The gNB-CU-CP can take further action if needed.</w:t>
      </w:r>
    </w:p>
    <w:p w14:paraId="6B9B313C" w14:textId="77777777" w:rsidR="009017D5" w:rsidRPr="00DB1371" w:rsidRDefault="009017D5" w:rsidP="009017D5">
      <w:r w:rsidRPr="00DB1371">
        <w:t>This function is used for the gNB-CU-UP to notify the event of user inactivity to the gNB-CU-CP. With this function, the gNB-CU-UP indicates that the inactivity timer associated with a bearer, a PDU</w:t>
      </w:r>
      <w:r w:rsidRPr="00DB1371">
        <w:rPr>
          <w:lang w:eastAsia="zh-CN"/>
        </w:rPr>
        <w:t xml:space="preserve"> session or a UE</w:t>
      </w:r>
      <w:r w:rsidRPr="00DB1371">
        <w:t xml:space="preserve"> expires, or that user data is received for the bearer, the PDU session or the UE whose inactivity timer has expired. The gNB-CU-CP consolidates all the serving gNB-CU-UPs for the UE and takes further action.</w:t>
      </w:r>
    </w:p>
    <w:p w14:paraId="3BBCCD19" w14:textId="77777777" w:rsidR="009017D5" w:rsidRPr="00DB1371" w:rsidRDefault="009017D5" w:rsidP="009017D5">
      <w:r w:rsidRPr="00DB1371">
        <w:t>This function is used for the gNB-CU-UP to report data volume to the gNB-CU-CP.</w:t>
      </w:r>
    </w:p>
    <w:p w14:paraId="55150D20" w14:textId="77777777" w:rsidR="009017D5" w:rsidRPr="00DB1371" w:rsidRDefault="009017D5" w:rsidP="009017D5">
      <w:r w:rsidRPr="00DB1371">
        <w:rPr>
          <w:lang w:eastAsia="zh-CN"/>
        </w:rPr>
        <w:t xml:space="preserve">This function is used for the </w:t>
      </w:r>
      <w:r w:rsidRPr="00DB1371">
        <w:t>gNB-CU-CP to notify the suspension and resumption of bearer contexts to the gNB-CU-UP.</w:t>
      </w:r>
      <w:r w:rsidRPr="007E7864">
        <w:t xml:space="preserve"> </w:t>
      </w:r>
      <w:r>
        <w:t>Suspension and resumption of bearer contexts are</w:t>
      </w:r>
      <w:r w:rsidRPr="00C85D7F">
        <w:t xml:space="preserve"> not applicable to eNB-CP/eNB-UP and ng-eNB-CU-CP/ng-eNB-CU-UP.</w:t>
      </w:r>
    </w:p>
    <w:p w14:paraId="23A564AF" w14:textId="77777777" w:rsidR="009017D5" w:rsidRDefault="009017D5" w:rsidP="009017D5">
      <w:pPr>
        <w:rPr>
          <w:lang w:eastAsia="zh-CN"/>
        </w:rPr>
      </w:pPr>
      <w:r w:rsidRPr="00DB1371">
        <w:rPr>
          <w:lang w:eastAsia="zh-CN"/>
        </w:rPr>
        <w:t xml:space="preserve">This function also allows to </w:t>
      </w:r>
      <w:r w:rsidRPr="00DB1371">
        <w:rPr>
          <w:rFonts w:hint="eastAsia"/>
          <w:lang w:eastAsia="zh-CN"/>
        </w:rPr>
        <w:t xml:space="preserve">support </w:t>
      </w:r>
      <w:r w:rsidRPr="00DB1371">
        <w:rPr>
          <w:lang w:eastAsia="zh-CN"/>
        </w:rPr>
        <w:t>CA based packet</w:t>
      </w:r>
      <w:r w:rsidRPr="00DB1371">
        <w:rPr>
          <w:rFonts w:hint="eastAsia"/>
          <w:lang w:eastAsia="zh-CN"/>
        </w:rPr>
        <w:t xml:space="preserve"> duplication </w:t>
      </w:r>
      <w:r w:rsidRPr="00DB1371">
        <w:rPr>
          <w:lang w:eastAsia="zh-CN"/>
        </w:rPr>
        <w:t>as described in TS 38.300 [6]</w:t>
      </w:r>
      <w:r w:rsidRPr="00DB1371">
        <w:rPr>
          <w:rFonts w:hint="eastAsia"/>
          <w:lang w:eastAsia="zh-CN"/>
        </w:rPr>
        <w:t xml:space="preserve">, </w:t>
      </w:r>
      <w:r w:rsidRPr="00DB1371">
        <w:rPr>
          <w:lang w:eastAsia="zh-CN"/>
        </w:rPr>
        <w:t xml:space="preserve">i.e. </w:t>
      </w:r>
      <w:r w:rsidRPr="00DB1371">
        <w:rPr>
          <w:rFonts w:hint="eastAsia"/>
          <w:lang w:eastAsia="zh-CN"/>
        </w:rPr>
        <w:t xml:space="preserve">one data radio bearer should be configured with </w:t>
      </w:r>
      <w:r>
        <w:rPr>
          <w:lang w:eastAsia="zh-CN"/>
        </w:rPr>
        <w:t xml:space="preserve">at least </w:t>
      </w:r>
      <w:r w:rsidRPr="00DB1371">
        <w:rPr>
          <w:rFonts w:hint="eastAsia"/>
          <w:lang w:eastAsia="zh-CN"/>
        </w:rPr>
        <w:t>two GTP-U tunnels between gNB-CU</w:t>
      </w:r>
      <w:r w:rsidRPr="00DB1371">
        <w:rPr>
          <w:lang w:eastAsia="zh-CN"/>
        </w:rPr>
        <w:t>-UP</w:t>
      </w:r>
      <w:r w:rsidRPr="00DB1371">
        <w:rPr>
          <w:rFonts w:hint="eastAsia"/>
          <w:lang w:eastAsia="zh-CN"/>
        </w:rPr>
        <w:t xml:space="preserve"> and a gNB-DU.</w:t>
      </w:r>
    </w:p>
    <w:p w14:paraId="1B14622C" w14:textId="77777777" w:rsidR="009017D5" w:rsidRPr="00DB1371" w:rsidRDefault="009017D5" w:rsidP="009017D5">
      <w:pPr>
        <w:rPr>
          <w:lang w:eastAsia="zh-CN"/>
        </w:rPr>
      </w:pPr>
      <w:r>
        <w:rPr>
          <w:rFonts w:hint="eastAsia"/>
          <w:sz w:val="21"/>
          <w:szCs w:val="22"/>
          <w:lang w:eastAsia="zh-CN"/>
        </w:rPr>
        <w:t xml:space="preserve">This function is used </w:t>
      </w:r>
      <w:r>
        <w:rPr>
          <w:sz w:val="21"/>
          <w:szCs w:val="22"/>
          <w:lang w:eastAsia="zh-CN"/>
        </w:rPr>
        <w:t xml:space="preserve">to support the enhanced mobility operations </w:t>
      </w:r>
      <w:r>
        <w:rPr>
          <w:rFonts w:hint="eastAsia"/>
          <w:sz w:val="21"/>
          <w:szCs w:val="22"/>
          <w:lang w:val="en-US" w:eastAsia="zh-CN"/>
        </w:rPr>
        <w:t xml:space="preserve">as </w:t>
      </w:r>
      <w:r>
        <w:rPr>
          <w:sz w:val="21"/>
          <w:szCs w:val="22"/>
          <w:lang w:eastAsia="zh-CN"/>
        </w:rPr>
        <w:t>described in TS 38.300 [6] in the gNB-CU-UP.</w:t>
      </w:r>
    </w:p>
    <w:p w14:paraId="4844801E" w14:textId="77777777" w:rsidR="00D1259E" w:rsidRPr="009017D5" w:rsidRDefault="00D1259E" w:rsidP="00105CA6">
      <w:pPr>
        <w:jc w:val="both"/>
        <w:rPr>
          <w:rFonts w:eastAsia="SimSun"/>
          <w:lang w:eastAsia="zh-CN"/>
        </w:rPr>
      </w:pPr>
    </w:p>
    <w:p w14:paraId="53229F66" w14:textId="69860E93" w:rsidR="00664B66" w:rsidRDefault="00664B66" w:rsidP="00664B6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="002524C3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4B2B0E2" w14:textId="68A79654" w:rsidR="00105CA6" w:rsidRDefault="00105CA6" w:rsidP="00105CA6">
      <w:pPr>
        <w:rPr>
          <w:b/>
          <w:i/>
          <w:color w:val="0000FF"/>
          <w:sz w:val="28"/>
          <w:lang w:eastAsia="zh-CN"/>
        </w:rPr>
      </w:pPr>
    </w:p>
    <w:sectPr w:rsidR="00105CA6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BC9C5" w14:textId="77777777" w:rsidR="00035A03" w:rsidRDefault="00035A03">
      <w:pPr>
        <w:pStyle w:val="10"/>
      </w:pPr>
      <w:r>
        <w:separator/>
      </w:r>
    </w:p>
  </w:endnote>
  <w:endnote w:type="continuationSeparator" w:id="0">
    <w:p w14:paraId="488E17A5" w14:textId="77777777" w:rsidR="00035A03" w:rsidRDefault="00035A03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D1259E" w:rsidRDefault="00D1259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D1259E" w:rsidRDefault="00D1259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D1259E" w:rsidRDefault="00D1259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36659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D1259E" w:rsidRDefault="00D1259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BD1A61" w14:textId="77777777" w:rsidR="00035A03" w:rsidRDefault="00035A03">
      <w:pPr>
        <w:pStyle w:val="10"/>
      </w:pPr>
      <w:r>
        <w:separator/>
      </w:r>
    </w:p>
  </w:footnote>
  <w:footnote w:type="continuationSeparator" w:id="0">
    <w:p w14:paraId="59C11424" w14:textId="77777777" w:rsidR="00035A03" w:rsidRDefault="00035A03">
      <w:pPr>
        <w:pStyle w:val="1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4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1"/>
  </w:num>
  <w:num w:numId="5">
    <w:abstractNumId w:val="6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0"/>
  </w:num>
  <w:num w:numId="12">
    <w:abstractNumId w:val="12"/>
  </w:num>
  <w:num w:numId="13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1E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0D4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E6E"/>
    <w:rsid w:val="00033077"/>
    <w:rsid w:val="00033405"/>
    <w:rsid w:val="00033E05"/>
    <w:rsid w:val="000340E8"/>
    <w:rsid w:val="00034509"/>
    <w:rsid w:val="00034CFD"/>
    <w:rsid w:val="000354E5"/>
    <w:rsid w:val="00035588"/>
    <w:rsid w:val="000358D3"/>
    <w:rsid w:val="00035A0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E9C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0F3F"/>
    <w:rsid w:val="000A129B"/>
    <w:rsid w:val="000A14B6"/>
    <w:rsid w:val="000A14C3"/>
    <w:rsid w:val="000A1CDE"/>
    <w:rsid w:val="000A2184"/>
    <w:rsid w:val="000A2578"/>
    <w:rsid w:val="000A28A5"/>
    <w:rsid w:val="000A2B02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91A"/>
    <w:rsid w:val="000B0F6A"/>
    <w:rsid w:val="000B1266"/>
    <w:rsid w:val="000B268E"/>
    <w:rsid w:val="000B285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3AE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403D"/>
    <w:rsid w:val="000F4EA2"/>
    <w:rsid w:val="000F5091"/>
    <w:rsid w:val="000F50F6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782"/>
    <w:rsid w:val="00104F9E"/>
    <w:rsid w:val="00105CA6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4F76"/>
    <w:rsid w:val="001155D5"/>
    <w:rsid w:val="00115886"/>
    <w:rsid w:val="00116315"/>
    <w:rsid w:val="00116F59"/>
    <w:rsid w:val="001177DD"/>
    <w:rsid w:val="00120030"/>
    <w:rsid w:val="001202F2"/>
    <w:rsid w:val="00120E71"/>
    <w:rsid w:val="00121183"/>
    <w:rsid w:val="001212C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248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CFD"/>
    <w:rsid w:val="00133D3E"/>
    <w:rsid w:val="00134841"/>
    <w:rsid w:val="00135048"/>
    <w:rsid w:val="00135107"/>
    <w:rsid w:val="00135445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B3E"/>
    <w:rsid w:val="00137C33"/>
    <w:rsid w:val="00137D4A"/>
    <w:rsid w:val="00137DB1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44D"/>
    <w:rsid w:val="00161D7B"/>
    <w:rsid w:val="001628D0"/>
    <w:rsid w:val="00162987"/>
    <w:rsid w:val="0016299F"/>
    <w:rsid w:val="00162BE8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F1A"/>
    <w:rsid w:val="001717F9"/>
    <w:rsid w:val="00171DAC"/>
    <w:rsid w:val="00171FCE"/>
    <w:rsid w:val="00171FE9"/>
    <w:rsid w:val="0017223F"/>
    <w:rsid w:val="00172909"/>
    <w:rsid w:val="00172910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536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346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02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24C3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9D0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77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512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29B1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EE6"/>
    <w:rsid w:val="00335FEC"/>
    <w:rsid w:val="003370A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FC9"/>
    <w:rsid w:val="00346104"/>
    <w:rsid w:val="00346EA6"/>
    <w:rsid w:val="00346F8F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6F2C"/>
    <w:rsid w:val="00357613"/>
    <w:rsid w:val="0036031A"/>
    <w:rsid w:val="00360611"/>
    <w:rsid w:val="00360757"/>
    <w:rsid w:val="00360A23"/>
    <w:rsid w:val="0036117A"/>
    <w:rsid w:val="003611CC"/>
    <w:rsid w:val="0036125F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67B51"/>
    <w:rsid w:val="003701E5"/>
    <w:rsid w:val="00370D03"/>
    <w:rsid w:val="00372D10"/>
    <w:rsid w:val="0037324A"/>
    <w:rsid w:val="0037386B"/>
    <w:rsid w:val="003741AB"/>
    <w:rsid w:val="003741BC"/>
    <w:rsid w:val="00374EBB"/>
    <w:rsid w:val="0037500C"/>
    <w:rsid w:val="003756C3"/>
    <w:rsid w:val="00375861"/>
    <w:rsid w:val="00376165"/>
    <w:rsid w:val="00376407"/>
    <w:rsid w:val="003765D6"/>
    <w:rsid w:val="00376933"/>
    <w:rsid w:val="00377338"/>
    <w:rsid w:val="003777A3"/>
    <w:rsid w:val="00377CBB"/>
    <w:rsid w:val="00380305"/>
    <w:rsid w:val="0038051E"/>
    <w:rsid w:val="00380D82"/>
    <w:rsid w:val="00382342"/>
    <w:rsid w:val="003823C1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476C"/>
    <w:rsid w:val="003E6B4F"/>
    <w:rsid w:val="003E7253"/>
    <w:rsid w:val="003E7599"/>
    <w:rsid w:val="003E7617"/>
    <w:rsid w:val="003E7A58"/>
    <w:rsid w:val="003E7BEF"/>
    <w:rsid w:val="003E7E56"/>
    <w:rsid w:val="003E7F9D"/>
    <w:rsid w:val="003F00B5"/>
    <w:rsid w:val="003F023D"/>
    <w:rsid w:val="003F1572"/>
    <w:rsid w:val="003F1F40"/>
    <w:rsid w:val="003F2995"/>
    <w:rsid w:val="003F2C23"/>
    <w:rsid w:val="003F2EA9"/>
    <w:rsid w:val="003F2F9A"/>
    <w:rsid w:val="003F33B6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449"/>
    <w:rsid w:val="00401AFB"/>
    <w:rsid w:val="00401C0E"/>
    <w:rsid w:val="00401EBD"/>
    <w:rsid w:val="004024C8"/>
    <w:rsid w:val="0040262F"/>
    <w:rsid w:val="00402C3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653"/>
    <w:rsid w:val="00410A27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681"/>
    <w:rsid w:val="0041389F"/>
    <w:rsid w:val="0041422D"/>
    <w:rsid w:val="004142E9"/>
    <w:rsid w:val="00414421"/>
    <w:rsid w:val="00414C53"/>
    <w:rsid w:val="004153CE"/>
    <w:rsid w:val="00415B87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C73"/>
    <w:rsid w:val="00445DA1"/>
    <w:rsid w:val="00445F52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8E"/>
    <w:rsid w:val="004612B4"/>
    <w:rsid w:val="00461E10"/>
    <w:rsid w:val="00461E94"/>
    <w:rsid w:val="00462277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1FFB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4C3"/>
    <w:rsid w:val="0049063B"/>
    <w:rsid w:val="00490892"/>
    <w:rsid w:val="004912AC"/>
    <w:rsid w:val="0049148C"/>
    <w:rsid w:val="00491748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9CC"/>
    <w:rsid w:val="004B29FA"/>
    <w:rsid w:val="004B2BC2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1CA6"/>
    <w:rsid w:val="004C24F6"/>
    <w:rsid w:val="004C2987"/>
    <w:rsid w:val="004C29EB"/>
    <w:rsid w:val="004C2A31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73A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877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9C2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57E"/>
    <w:rsid w:val="0050468A"/>
    <w:rsid w:val="0050472A"/>
    <w:rsid w:val="00504B9A"/>
    <w:rsid w:val="00504DCE"/>
    <w:rsid w:val="0050598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E9E"/>
    <w:rsid w:val="00555FA6"/>
    <w:rsid w:val="005560AE"/>
    <w:rsid w:val="00556EA9"/>
    <w:rsid w:val="005572B4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E75"/>
    <w:rsid w:val="00576F82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252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7F4"/>
    <w:rsid w:val="005B7902"/>
    <w:rsid w:val="005C025D"/>
    <w:rsid w:val="005C075E"/>
    <w:rsid w:val="005C1577"/>
    <w:rsid w:val="005C166B"/>
    <w:rsid w:val="005C1A19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6E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FAE"/>
    <w:rsid w:val="005E602A"/>
    <w:rsid w:val="005E6485"/>
    <w:rsid w:val="005E6C0C"/>
    <w:rsid w:val="005E6F6F"/>
    <w:rsid w:val="005E705D"/>
    <w:rsid w:val="005E71A7"/>
    <w:rsid w:val="005E7DBE"/>
    <w:rsid w:val="005E7E01"/>
    <w:rsid w:val="005F0E9D"/>
    <w:rsid w:val="005F1A5C"/>
    <w:rsid w:val="005F1AE8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5E1"/>
    <w:rsid w:val="00612A70"/>
    <w:rsid w:val="00612CCE"/>
    <w:rsid w:val="00613158"/>
    <w:rsid w:val="006137E1"/>
    <w:rsid w:val="00614A0D"/>
    <w:rsid w:val="00614D98"/>
    <w:rsid w:val="00614DBE"/>
    <w:rsid w:val="00614F8C"/>
    <w:rsid w:val="00614F95"/>
    <w:rsid w:val="00614FD2"/>
    <w:rsid w:val="00615247"/>
    <w:rsid w:val="00615290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978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D55"/>
    <w:rsid w:val="006275D8"/>
    <w:rsid w:val="006300B9"/>
    <w:rsid w:val="00630AA5"/>
    <w:rsid w:val="00631AED"/>
    <w:rsid w:val="00631EEF"/>
    <w:rsid w:val="0063204E"/>
    <w:rsid w:val="00632134"/>
    <w:rsid w:val="0063213A"/>
    <w:rsid w:val="00632679"/>
    <w:rsid w:val="0063307A"/>
    <w:rsid w:val="006330F0"/>
    <w:rsid w:val="00633651"/>
    <w:rsid w:val="00633A36"/>
    <w:rsid w:val="00633B97"/>
    <w:rsid w:val="00633C2B"/>
    <w:rsid w:val="00633F74"/>
    <w:rsid w:val="00634881"/>
    <w:rsid w:val="0063488B"/>
    <w:rsid w:val="00636659"/>
    <w:rsid w:val="006368F3"/>
    <w:rsid w:val="00636ED3"/>
    <w:rsid w:val="00636F26"/>
    <w:rsid w:val="00637C99"/>
    <w:rsid w:val="0064036E"/>
    <w:rsid w:val="0064048C"/>
    <w:rsid w:val="00640EA3"/>
    <w:rsid w:val="00641258"/>
    <w:rsid w:val="0064145B"/>
    <w:rsid w:val="00641706"/>
    <w:rsid w:val="00641BCA"/>
    <w:rsid w:val="00642389"/>
    <w:rsid w:val="006423A2"/>
    <w:rsid w:val="0064267D"/>
    <w:rsid w:val="006432D8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084"/>
    <w:rsid w:val="00655487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4B66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032"/>
    <w:rsid w:val="006912AD"/>
    <w:rsid w:val="0069143C"/>
    <w:rsid w:val="006915D7"/>
    <w:rsid w:val="00692185"/>
    <w:rsid w:val="006930B2"/>
    <w:rsid w:val="006934A7"/>
    <w:rsid w:val="00694375"/>
    <w:rsid w:val="006943B1"/>
    <w:rsid w:val="00694C38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01"/>
    <w:rsid w:val="006D051B"/>
    <w:rsid w:val="006D08AF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8DC"/>
    <w:rsid w:val="006E596C"/>
    <w:rsid w:val="006E5D44"/>
    <w:rsid w:val="006E5D7A"/>
    <w:rsid w:val="006E5F3B"/>
    <w:rsid w:val="006E65ED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B7D"/>
    <w:rsid w:val="00741D04"/>
    <w:rsid w:val="00741D84"/>
    <w:rsid w:val="00742097"/>
    <w:rsid w:val="00742117"/>
    <w:rsid w:val="00743552"/>
    <w:rsid w:val="0074385E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1E9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9DC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0D50"/>
    <w:rsid w:val="00781618"/>
    <w:rsid w:val="00781C6E"/>
    <w:rsid w:val="00782741"/>
    <w:rsid w:val="00783164"/>
    <w:rsid w:val="007838A1"/>
    <w:rsid w:val="007838A5"/>
    <w:rsid w:val="00783E10"/>
    <w:rsid w:val="00783E95"/>
    <w:rsid w:val="007847DC"/>
    <w:rsid w:val="007852C7"/>
    <w:rsid w:val="00785996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630E"/>
    <w:rsid w:val="007A647D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291"/>
    <w:rsid w:val="007C75D7"/>
    <w:rsid w:val="007C7CA5"/>
    <w:rsid w:val="007D016F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88F"/>
    <w:rsid w:val="007F6D15"/>
    <w:rsid w:val="007F6ECE"/>
    <w:rsid w:val="007F79AC"/>
    <w:rsid w:val="007F7CDD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8CC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1B"/>
    <w:rsid w:val="00827665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85D"/>
    <w:rsid w:val="008428AD"/>
    <w:rsid w:val="00842B93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33B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E41"/>
    <w:rsid w:val="00890722"/>
    <w:rsid w:val="00891676"/>
    <w:rsid w:val="00891C44"/>
    <w:rsid w:val="008925D0"/>
    <w:rsid w:val="00892D7D"/>
    <w:rsid w:val="00892F4B"/>
    <w:rsid w:val="00892F86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5DE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B6A26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7D5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7E0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078"/>
    <w:rsid w:val="00912A55"/>
    <w:rsid w:val="00913154"/>
    <w:rsid w:val="00913200"/>
    <w:rsid w:val="00913270"/>
    <w:rsid w:val="00913435"/>
    <w:rsid w:val="009137BC"/>
    <w:rsid w:val="00913A16"/>
    <w:rsid w:val="00913F1D"/>
    <w:rsid w:val="009145DF"/>
    <w:rsid w:val="009148D6"/>
    <w:rsid w:val="009149B0"/>
    <w:rsid w:val="0091532F"/>
    <w:rsid w:val="00915A10"/>
    <w:rsid w:val="00915E02"/>
    <w:rsid w:val="00915E07"/>
    <w:rsid w:val="0091606D"/>
    <w:rsid w:val="0091608F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B0A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AA2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A27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47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E9C"/>
    <w:rsid w:val="009B1F3A"/>
    <w:rsid w:val="009B277A"/>
    <w:rsid w:val="009B2F40"/>
    <w:rsid w:val="009B3385"/>
    <w:rsid w:val="009B3570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38DA"/>
    <w:rsid w:val="009C41BE"/>
    <w:rsid w:val="009C46D6"/>
    <w:rsid w:val="009C46DB"/>
    <w:rsid w:val="009C490F"/>
    <w:rsid w:val="009C49E9"/>
    <w:rsid w:val="009C572A"/>
    <w:rsid w:val="009C62A7"/>
    <w:rsid w:val="009C687A"/>
    <w:rsid w:val="009C7B25"/>
    <w:rsid w:val="009C7E3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78A"/>
    <w:rsid w:val="00A10F8B"/>
    <w:rsid w:val="00A11101"/>
    <w:rsid w:val="00A111E6"/>
    <w:rsid w:val="00A11B1F"/>
    <w:rsid w:val="00A124A1"/>
    <w:rsid w:val="00A12A5C"/>
    <w:rsid w:val="00A12D4F"/>
    <w:rsid w:val="00A132CC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11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F19"/>
    <w:rsid w:val="00AA4781"/>
    <w:rsid w:val="00AA48AC"/>
    <w:rsid w:val="00AA535D"/>
    <w:rsid w:val="00AA56EA"/>
    <w:rsid w:val="00AA58EE"/>
    <w:rsid w:val="00AA5A37"/>
    <w:rsid w:val="00AA6409"/>
    <w:rsid w:val="00AA6464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74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4F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673C"/>
    <w:rsid w:val="00AC7294"/>
    <w:rsid w:val="00AC76E0"/>
    <w:rsid w:val="00AC7A1D"/>
    <w:rsid w:val="00AD000F"/>
    <w:rsid w:val="00AD0E15"/>
    <w:rsid w:val="00AD1C71"/>
    <w:rsid w:val="00AD2572"/>
    <w:rsid w:val="00AD2B4F"/>
    <w:rsid w:val="00AD2D5A"/>
    <w:rsid w:val="00AD33FE"/>
    <w:rsid w:val="00AD3543"/>
    <w:rsid w:val="00AD40AE"/>
    <w:rsid w:val="00AD4560"/>
    <w:rsid w:val="00AD4AA4"/>
    <w:rsid w:val="00AD4D27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331C"/>
    <w:rsid w:val="00B1333C"/>
    <w:rsid w:val="00B1349A"/>
    <w:rsid w:val="00B13913"/>
    <w:rsid w:val="00B1400F"/>
    <w:rsid w:val="00B14215"/>
    <w:rsid w:val="00B15019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485"/>
    <w:rsid w:val="00B328EA"/>
    <w:rsid w:val="00B33596"/>
    <w:rsid w:val="00B338C2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808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0B15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A61"/>
    <w:rsid w:val="00B70BBA"/>
    <w:rsid w:val="00B70FCD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6DA"/>
    <w:rsid w:val="00B849A4"/>
    <w:rsid w:val="00B84E99"/>
    <w:rsid w:val="00B84EA8"/>
    <w:rsid w:val="00B8504D"/>
    <w:rsid w:val="00B85472"/>
    <w:rsid w:val="00B85550"/>
    <w:rsid w:val="00B857F8"/>
    <w:rsid w:val="00B85B03"/>
    <w:rsid w:val="00B8624D"/>
    <w:rsid w:val="00B86BB1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D1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FA1"/>
    <w:rsid w:val="00BA0D4F"/>
    <w:rsid w:val="00BA13E5"/>
    <w:rsid w:val="00BA15C1"/>
    <w:rsid w:val="00BA1647"/>
    <w:rsid w:val="00BA19B3"/>
    <w:rsid w:val="00BA2073"/>
    <w:rsid w:val="00BA2267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47D8"/>
    <w:rsid w:val="00BB4ADA"/>
    <w:rsid w:val="00BB55C9"/>
    <w:rsid w:val="00BB55D7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782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7E6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E5C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E9A"/>
    <w:rsid w:val="00C11142"/>
    <w:rsid w:val="00C11250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401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26F"/>
    <w:rsid w:val="00C435C4"/>
    <w:rsid w:val="00C43873"/>
    <w:rsid w:val="00C43A3C"/>
    <w:rsid w:val="00C4468B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DB"/>
    <w:rsid w:val="00C6733F"/>
    <w:rsid w:val="00C7017C"/>
    <w:rsid w:val="00C70D53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DA1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1F9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8F8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674"/>
    <w:rsid w:val="00CF3084"/>
    <w:rsid w:val="00CF30B3"/>
    <w:rsid w:val="00CF349F"/>
    <w:rsid w:val="00CF367E"/>
    <w:rsid w:val="00CF3755"/>
    <w:rsid w:val="00CF3890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59E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B6A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195"/>
    <w:rsid w:val="00D515CE"/>
    <w:rsid w:val="00D51D65"/>
    <w:rsid w:val="00D51E58"/>
    <w:rsid w:val="00D52051"/>
    <w:rsid w:val="00D5215E"/>
    <w:rsid w:val="00D52A98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57E8E"/>
    <w:rsid w:val="00D6012A"/>
    <w:rsid w:val="00D6029D"/>
    <w:rsid w:val="00D6072B"/>
    <w:rsid w:val="00D62846"/>
    <w:rsid w:val="00D62B25"/>
    <w:rsid w:val="00D62C9D"/>
    <w:rsid w:val="00D62E4E"/>
    <w:rsid w:val="00D62F72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7B4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788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878"/>
    <w:rsid w:val="00DC0A77"/>
    <w:rsid w:val="00DC0D35"/>
    <w:rsid w:val="00DC0EE9"/>
    <w:rsid w:val="00DC189C"/>
    <w:rsid w:val="00DC1976"/>
    <w:rsid w:val="00DC1990"/>
    <w:rsid w:val="00DC1CBC"/>
    <w:rsid w:val="00DC200A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649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9E8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D72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712"/>
    <w:rsid w:val="00E608A1"/>
    <w:rsid w:val="00E60D32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A43"/>
    <w:rsid w:val="00E84A65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80C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8BE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561C"/>
    <w:rsid w:val="00EE5FEA"/>
    <w:rsid w:val="00EE603B"/>
    <w:rsid w:val="00EE75CA"/>
    <w:rsid w:val="00EE7765"/>
    <w:rsid w:val="00EE7767"/>
    <w:rsid w:val="00EE7B0D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9D9"/>
    <w:rsid w:val="00EF4E63"/>
    <w:rsid w:val="00EF5281"/>
    <w:rsid w:val="00EF5434"/>
    <w:rsid w:val="00EF593C"/>
    <w:rsid w:val="00EF5C53"/>
    <w:rsid w:val="00EF68B6"/>
    <w:rsid w:val="00EF6BB4"/>
    <w:rsid w:val="00EF713C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3442"/>
    <w:rsid w:val="00F24631"/>
    <w:rsid w:val="00F24F2A"/>
    <w:rsid w:val="00F25343"/>
    <w:rsid w:val="00F2548F"/>
    <w:rsid w:val="00F25588"/>
    <w:rsid w:val="00F256CF"/>
    <w:rsid w:val="00F27FA3"/>
    <w:rsid w:val="00F30A66"/>
    <w:rsid w:val="00F313D9"/>
    <w:rsid w:val="00F317E9"/>
    <w:rsid w:val="00F31993"/>
    <w:rsid w:val="00F327BB"/>
    <w:rsid w:val="00F32C2A"/>
    <w:rsid w:val="00F33968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CAF"/>
    <w:rsid w:val="00F86DA0"/>
    <w:rsid w:val="00F87527"/>
    <w:rsid w:val="00F87B0B"/>
    <w:rsid w:val="00F90094"/>
    <w:rsid w:val="00F91EE2"/>
    <w:rsid w:val="00F920A3"/>
    <w:rsid w:val="00F9256F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4A8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docId w15:val="{0B9FC1DC-1B54-4570-9D40-AC049C454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C6E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1"/>
    <w:pPr>
      <w:spacing w:before="180"/>
      <w:ind w:left="2693" w:hanging="2693"/>
    </w:pPr>
    <w:rPr>
      <w:b/>
    </w:rPr>
  </w:style>
  <w:style w:type="paragraph" w:styleId="1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1"/>
    <w:pPr>
      <w:ind w:left="1134" w:hanging="1134"/>
    </w:pPr>
  </w:style>
  <w:style w:type="paragraph" w:styleId="21">
    <w:name w:val="toc 2"/>
    <w:basedOn w:val="11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pPr>
      <w:keepLines/>
      <w:spacing w:after="0"/>
    </w:pPr>
  </w:style>
  <w:style w:type="paragraph" w:styleId="22">
    <w:name w:val="index 2"/>
    <w:basedOn w:val="12"/>
    <w:pPr>
      <w:ind w:left="284"/>
    </w:pPr>
  </w:style>
  <w:style w:type="paragraph" w:customStyle="1" w:styleId="TT">
    <w:name w:val="TT"/>
    <w:basedOn w:val="10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2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8"/>
    <w:link w:val="Char3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8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4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link w:val="Char5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link w:val="Char6"/>
    <w:uiPriority w:val="99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link w:val="Char8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9"/>
    <w:qFormat/>
    <w:pPr>
      <w:spacing w:before="120" w:after="0"/>
    </w:pPr>
    <w:rPr>
      <w:lang w:val="en-US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13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Chara"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link w:val="Charb"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c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c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d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e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0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e">
    <w:name w:val="목록 단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9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0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qFormat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Mention1">
    <w:name w:val="Mention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7">
    <w:name w:val="문서 구조 Char"/>
    <w:link w:val="af"/>
    <w:qFormat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,25 cm,19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link w:val="3GPPHeaderChar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0E63AE"/>
    <w:rPr>
      <w:rFonts w:ascii="Arial" w:eastAsia="Times New Roman" w:hAnsi="Arial"/>
      <w:b/>
    </w:rPr>
  </w:style>
  <w:style w:type="character" w:styleId="afe">
    <w:name w:val="Emphasis"/>
    <w:uiPriority w:val="20"/>
    <w:qFormat/>
    <w:rsid w:val="00F9256F"/>
    <w:rPr>
      <w:i/>
      <w:iCs/>
    </w:rPr>
  </w:style>
  <w:style w:type="character" w:customStyle="1" w:styleId="Charb">
    <w:name w:val="메모 주제 Char"/>
    <w:link w:val="af7"/>
    <w:rsid w:val="00DF5649"/>
    <w:rPr>
      <w:rFonts w:ascii="Times New Roman" w:hAnsi="Times New Roman"/>
      <w:b/>
      <w:bCs/>
      <w:lang w:val="en-GB" w:eastAsia="en-US"/>
    </w:rPr>
  </w:style>
  <w:style w:type="character" w:customStyle="1" w:styleId="Chara">
    <w:name w:val="풍선 도움말 텍스트 Char"/>
    <w:link w:val="af5"/>
    <w:rsid w:val="00DF5649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DF56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DF5649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F5649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a"/>
    <w:rsid w:val="00DF564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rsid w:val="00DF564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DF5649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d"/>
    <w:link w:val="IvDbodytextChar"/>
    <w:qFormat/>
    <w:rsid w:val="00DF564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DF5649"/>
    <w:rPr>
      <w:rFonts w:ascii="Arial" w:hAnsi="Arial"/>
      <w:spacing w:val="2"/>
      <w:lang w:eastAsia="en-US"/>
    </w:rPr>
  </w:style>
  <w:style w:type="character" w:customStyle="1" w:styleId="Char5">
    <w:name w:val="본문 Char"/>
    <w:link w:val="ad"/>
    <w:rsid w:val="00DF5649"/>
    <w:rPr>
      <w:rFonts w:ascii="Times New Roman" w:eastAsia="MS Mincho" w:hAnsi="Times New Roman"/>
      <w:sz w:val="24"/>
      <w:lang w:eastAsia="en-US"/>
    </w:rPr>
  </w:style>
  <w:style w:type="paragraph" w:customStyle="1" w:styleId="FirstChange">
    <w:name w:val="First Change"/>
    <w:basedOn w:val="a"/>
    <w:uiPriority w:val="99"/>
    <w:qFormat/>
    <w:rsid w:val="00DF5649"/>
    <w:pPr>
      <w:jc w:val="center"/>
    </w:pPr>
    <w:rPr>
      <w:rFonts w:eastAsia="SimSun"/>
      <w:color w:val="FF0000"/>
    </w:rPr>
  </w:style>
  <w:style w:type="paragraph" w:customStyle="1" w:styleId="14">
    <w:name w:val="正文1"/>
    <w:qFormat/>
    <w:rsid w:val="00DF564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doc-header">
    <w:name w:val="tdoc-header"/>
    <w:rsid w:val="00DF5649"/>
    <w:rPr>
      <w:rFonts w:ascii="Arial" w:eastAsia="SimSun" w:hAnsi="Arial"/>
      <w:noProof/>
      <w:sz w:val="24"/>
      <w:lang w:val="en-GB" w:eastAsia="en-US"/>
    </w:rPr>
  </w:style>
  <w:style w:type="paragraph" w:customStyle="1" w:styleId="TALLeft050cm">
    <w:name w:val="TAL + Left:  050 cm"/>
    <w:basedOn w:val="TAL"/>
    <w:rsid w:val="00DF564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F5649"/>
    <w:pPr>
      <w:ind w:left="425"/>
    </w:pPr>
  </w:style>
  <w:style w:type="paragraph" w:customStyle="1" w:styleId="TALLeft02cm">
    <w:name w:val="TAL + Left: 0.2 cm"/>
    <w:basedOn w:val="TAL"/>
    <w:qFormat/>
    <w:rsid w:val="00DF564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F5649"/>
    <w:pPr>
      <w:ind w:left="227"/>
    </w:pPr>
  </w:style>
  <w:style w:type="paragraph" w:customStyle="1" w:styleId="TALLeft06cm">
    <w:name w:val="TAL + Left: 0.6 cm"/>
    <w:basedOn w:val="TALLeft04cm"/>
    <w:qFormat/>
    <w:rsid w:val="00DF5649"/>
    <w:pPr>
      <w:ind w:left="340"/>
    </w:pPr>
  </w:style>
  <w:style w:type="character" w:styleId="aff">
    <w:name w:val="line number"/>
    <w:unhideWhenUsed/>
    <w:rsid w:val="00DF5649"/>
  </w:style>
  <w:style w:type="character" w:customStyle="1" w:styleId="3GPPHeaderChar">
    <w:name w:val="3GPP_Header Char"/>
    <w:link w:val="3GPPHeader"/>
    <w:rsid w:val="00DF5649"/>
    <w:rPr>
      <w:rFonts w:ascii="Arial" w:eastAsiaTheme="minorEastAsia" w:hAnsi="Arial"/>
      <w:b/>
      <w:sz w:val="24"/>
      <w:lang w:val="en-GB" w:eastAsia="zh-CN"/>
    </w:rPr>
  </w:style>
  <w:style w:type="character" w:customStyle="1" w:styleId="aff0">
    <w:name w:val="首标题"/>
    <w:rsid w:val="00DF5649"/>
    <w:rPr>
      <w:rFonts w:ascii="Arial" w:eastAsia="SimSun" w:hAnsi="Arial"/>
      <w:sz w:val="24"/>
      <w:lang w:val="en-US" w:eastAsia="zh-CN" w:bidi="ar-SA"/>
    </w:rPr>
  </w:style>
  <w:style w:type="paragraph" w:customStyle="1" w:styleId="INDENT2">
    <w:name w:val="INDENT2"/>
    <w:basedOn w:val="a"/>
    <w:rsid w:val="00DF564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DF56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ListBullet6">
    <w:name w:val="List Bullet 6"/>
    <w:basedOn w:val="52"/>
    <w:rsid w:val="00DF56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DF5649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5649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5649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5649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5649"/>
    <w:pPr>
      <w:ind w:left="851"/>
    </w:pPr>
    <w:rPr>
      <w:rFonts w:eastAsia="바탕"/>
    </w:rPr>
  </w:style>
  <w:style w:type="paragraph" w:customStyle="1" w:styleId="INDENT1">
    <w:name w:val="INDENT1"/>
    <w:basedOn w:val="a"/>
    <w:rsid w:val="00DF5649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DF5649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DF56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DF5649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DF564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Char6">
    <w:name w:val="글자만 Char"/>
    <w:link w:val="ae"/>
    <w:uiPriority w:val="99"/>
    <w:rsid w:val="00DF5649"/>
    <w:rPr>
      <w:rFonts w:ascii="Courier New" w:hAnsi="Courier New"/>
      <w:lang w:eastAsia="en-US"/>
    </w:rPr>
  </w:style>
  <w:style w:type="paragraph" w:customStyle="1" w:styleId="00BodyText">
    <w:name w:val="00 BodyText"/>
    <w:basedOn w:val="a"/>
    <w:rsid w:val="00DF5649"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8">
    <w:name w:val="본문 들여쓰기 Char"/>
    <w:link w:val="af0"/>
    <w:rsid w:val="00DF5649"/>
    <w:rPr>
      <w:rFonts w:ascii="Times New Roman" w:hAnsi="Times New Roman"/>
      <w:i/>
      <w:sz w:val="22"/>
      <w:lang w:val="en-GB" w:eastAsia="en-US"/>
    </w:rPr>
  </w:style>
  <w:style w:type="paragraph" w:customStyle="1" w:styleId="BalloonText1">
    <w:name w:val="Balloon Text1"/>
    <w:basedOn w:val="a"/>
    <w:semiHidden/>
    <w:rsid w:val="00DF564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5649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f2"/>
    <w:next w:val="af2"/>
    <w:semiHidden/>
    <w:rsid w:val="00DF5649"/>
    <w:pPr>
      <w:spacing w:before="0" w:after="180"/>
    </w:pPr>
    <w:rPr>
      <w:rFonts w:eastAsia="MS Mincho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a"/>
    <w:rsid w:val="00DF564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a"/>
    <w:rsid w:val="00DF5649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a"/>
    <w:rsid w:val="00DF5649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DF564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564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a"/>
    <w:rsid w:val="00DF5649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5649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5649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564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DF5649"/>
    <w:pPr>
      <w:numPr>
        <w:numId w:val="13"/>
      </w:numPr>
    </w:pPr>
  </w:style>
  <w:style w:type="numbering" w:customStyle="1" w:styleId="1">
    <w:name w:val="项目编号1"/>
    <w:basedOn w:val="a2"/>
    <w:rsid w:val="00DF5649"/>
    <w:pPr>
      <w:numPr>
        <w:numId w:val="12"/>
      </w:numPr>
    </w:pPr>
  </w:style>
  <w:style w:type="character" w:customStyle="1" w:styleId="Char2">
    <w:name w:val="목록 Char"/>
    <w:link w:val="a8"/>
    <w:rsid w:val="00DF564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F564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F564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F5649"/>
    <w:rPr>
      <w:rFonts w:ascii="Times New Roman" w:eastAsia="SimSun" w:hAnsi="Times New Roman"/>
      <w:b/>
      <w:bCs/>
      <w:lang w:eastAsia="zh-CN"/>
    </w:rPr>
  </w:style>
  <w:style w:type="paragraph" w:customStyle="1" w:styleId="Proposallist">
    <w:name w:val="Proposal list"/>
    <w:basedOn w:val="Proposal"/>
    <w:link w:val="ProposallistChar"/>
    <w:qFormat/>
    <w:rsid w:val="00DF5649"/>
    <w:pPr>
      <w:numPr>
        <w:numId w:val="0"/>
      </w:numPr>
      <w:tabs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eastAsia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rsid w:val="00DF5649"/>
    <w:rPr>
      <w:rFonts w:ascii="Times New Roman" w:eastAsia="Times New Roman" w:hAnsi="Times New Roman"/>
      <w:b/>
      <w:lang w:val="en-GB" w:eastAsia="en-US"/>
    </w:rPr>
  </w:style>
  <w:style w:type="character" w:customStyle="1" w:styleId="7Char">
    <w:name w:val="제목 7 Char"/>
    <w:link w:val="7"/>
    <w:rsid w:val="00DF5649"/>
    <w:rPr>
      <w:rFonts w:ascii="Arial" w:hAnsi="Arial"/>
      <w:lang w:val="en-GB" w:eastAsia="en-US"/>
    </w:rPr>
  </w:style>
  <w:style w:type="paragraph" w:customStyle="1" w:styleId="aff1">
    <w:name w:val="a"/>
    <w:basedOn w:val="CRCoverPage"/>
    <w:rsid w:val="00DF5649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DF5649"/>
    <w:rPr>
      <w:rFonts w:ascii="Arial" w:eastAsia="等线" w:hAnsi="Arial" w:cs="Arial"/>
    </w:rPr>
  </w:style>
  <w:style w:type="character" w:customStyle="1" w:styleId="Mention10">
    <w:name w:val="Mention1"/>
    <w:uiPriority w:val="99"/>
    <w:semiHidden/>
    <w:unhideWhenUsed/>
    <w:rsid w:val="00DF5649"/>
    <w:rPr>
      <w:color w:val="2B579A"/>
      <w:shd w:val="clear" w:color="auto" w:fill="E6E6E6"/>
    </w:rPr>
  </w:style>
  <w:style w:type="character" w:customStyle="1" w:styleId="Char3">
    <w:name w:val="글머리 기호 Char"/>
    <w:link w:val="a9"/>
    <w:rsid w:val="00DF5649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F5649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564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564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5649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564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DF5649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15">
    <w:name w:val="标题 1 字符"/>
    <w:aliases w:val="H1 字符"/>
    <w:rsid w:val="00DF5649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C847E-E6E7-4691-8167-734784A6C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2</cp:revision>
  <cp:lastPrinted>2014-08-09T03:01:00Z</cp:lastPrinted>
  <dcterms:created xsi:type="dcterms:W3CDTF">2023-05-25T23:33:00Z</dcterms:created>
  <dcterms:modified xsi:type="dcterms:W3CDTF">2023-05-25T23:33:00Z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1677587241</vt:lpwstr>
  </property>
</Properties>
</file>